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B3A" w:rsidRPr="00901DE1" w:rsidRDefault="00741B3A" w:rsidP="00901DE1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BAĞARASI KEMALPAŞA </w:t>
      </w:r>
      <w:r w:rsidRPr="00901DE1">
        <w:rPr>
          <w:b/>
          <w:bCs/>
          <w:sz w:val="20"/>
          <w:szCs w:val="20"/>
        </w:rPr>
        <w:t xml:space="preserve"> İ</w:t>
      </w:r>
      <w:r>
        <w:rPr>
          <w:b/>
          <w:bCs/>
          <w:sz w:val="20"/>
          <w:szCs w:val="20"/>
        </w:rPr>
        <w:t xml:space="preserve">LKÖĞRETİM OKULU </w:t>
      </w:r>
      <w:r w:rsidRPr="00901DE1">
        <w:rPr>
          <w:b/>
          <w:bCs/>
          <w:sz w:val="20"/>
          <w:szCs w:val="20"/>
        </w:rPr>
        <w:t xml:space="preserve"> DİN KÜLTÜRÜ VE AHLAK BİLGİSİ </w:t>
      </w:r>
      <w:r>
        <w:rPr>
          <w:b/>
          <w:bCs/>
          <w:sz w:val="20"/>
          <w:szCs w:val="20"/>
        </w:rPr>
        <w:t xml:space="preserve">  </w:t>
      </w:r>
      <w:r w:rsidRPr="00901DE1">
        <w:rPr>
          <w:b/>
          <w:bCs/>
          <w:sz w:val="20"/>
          <w:szCs w:val="20"/>
        </w:rPr>
        <w:t>5. SINIFLAR</w:t>
      </w:r>
      <w:r>
        <w:rPr>
          <w:b/>
          <w:bCs/>
          <w:sz w:val="20"/>
          <w:szCs w:val="20"/>
        </w:rPr>
        <w:t xml:space="preserve">                                                      </w:t>
      </w:r>
      <w:r w:rsidRPr="00901DE1">
        <w:rPr>
          <w:b/>
          <w:bCs/>
          <w:sz w:val="20"/>
          <w:szCs w:val="20"/>
        </w:rPr>
        <w:t>1. DÖNEM ORTAK SINAV</w:t>
      </w:r>
      <w:r>
        <w:rPr>
          <w:b/>
          <w:bCs/>
          <w:sz w:val="20"/>
          <w:szCs w:val="20"/>
        </w:rPr>
        <w:t>I (2. YAZILI)</w:t>
      </w:r>
    </w:p>
    <w:p w:rsidR="00741B3A" w:rsidRDefault="00741B3A" w:rsidP="00DD37BA">
      <w:pPr>
        <w:ind w:left="-180" w:firstLine="180"/>
        <w:rPr>
          <w:b/>
          <w:bCs/>
          <w:sz w:val="20"/>
          <w:szCs w:val="20"/>
        </w:rPr>
      </w:pPr>
      <w:r w:rsidRPr="00901DE1">
        <w:rPr>
          <w:b/>
          <w:bCs/>
          <w:sz w:val="20"/>
          <w:szCs w:val="20"/>
        </w:rPr>
        <w:tab/>
        <w:t xml:space="preserve">     </w:t>
      </w:r>
    </w:p>
    <w:p w:rsidR="00741B3A" w:rsidRPr="00901DE1" w:rsidRDefault="00741B3A" w:rsidP="00DD37BA">
      <w:pPr>
        <w:ind w:left="-180" w:firstLine="180"/>
        <w:rPr>
          <w:b/>
          <w:bCs/>
          <w:sz w:val="20"/>
          <w:szCs w:val="20"/>
        </w:rPr>
      </w:pPr>
      <w:r w:rsidRPr="00901DE1">
        <w:rPr>
          <w:b/>
          <w:bCs/>
          <w:sz w:val="20"/>
          <w:szCs w:val="20"/>
        </w:rPr>
        <w:t xml:space="preserve">  ADI SOYADI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  <w:t>:</w:t>
      </w:r>
      <w:r w:rsidRPr="00901DE1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……………………………………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  <w:t>17/01/2008</w:t>
      </w:r>
    </w:p>
    <w:p w:rsidR="00741B3A" w:rsidRPr="00901DE1" w:rsidRDefault="00741B3A" w:rsidP="00DD37BA">
      <w:pPr>
        <w:ind w:left="-180" w:firstLine="18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SINIFI VE NUMARASI :…………………………………….</w:t>
      </w:r>
    </w:p>
    <w:p w:rsidR="00741B3A" w:rsidRPr="00901DE1" w:rsidRDefault="00741B3A" w:rsidP="00DD37BA">
      <w:pPr>
        <w:tabs>
          <w:tab w:val="left" w:pos="3735"/>
        </w:tabs>
        <w:ind w:left="-180" w:firstLine="180"/>
        <w:rPr>
          <w:b/>
          <w:bCs/>
          <w:sz w:val="20"/>
          <w:szCs w:val="20"/>
        </w:rPr>
      </w:pPr>
      <w:r w:rsidRPr="00901DE1">
        <w:rPr>
          <w:b/>
          <w:bCs/>
          <w:sz w:val="20"/>
          <w:szCs w:val="20"/>
        </w:rPr>
        <w:t>1.</w:t>
      </w:r>
      <w:r w:rsidRPr="00901DE1">
        <w:rPr>
          <w:sz w:val="20"/>
          <w:szCs w:val="20"/>
        </w:rPr>
        <w:t>Allah’ın buyruklarına uymaya ve onun bize verdiği  nimetlere karşı teşekkür borcunu yerine getirmeye ne denir?</w:t>
      </w:r>
    </w:p>
    <w:p w:rsidR="00741B3A" w:rsidRPr="00901DE1" w:rsidRDefault="00741B3A" w:rsidP="00DD37BA">
      <w:pPr>
        <w:tabs>
          <w:tab w:val="left" w:pos="3735"/>
        </w:tabs>
        <w:ind w:left="-180" w:firstLine="180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Pr="00901DE1">
        <w:rPr>
          <w:sz w:val="20"/>
          <w:szCs w:val="20"/>
        </w:rPr>
        <w:t xml:space="preserve">a-Ahlak </w:t>
      </w:r>
      <w:r>
        <w:rPr>
          <w:sz w:val="20"/>
          <w:szCs w:val="20"/>
        </w:rPr>
        <w:t xml:space="preserve">                  </w:t>
      </w:r>
      <w:r w:rsidRPr="00901DE1">
        <w:rPr>
          <w:sz w:val="20"/>
          <w:szCs w:val="20"/>
        </w:rPr>
        <w:t>b-İbadet</w:t>
      </w:r>
      <w:r>
        <w:rPr>
          <w:sz w:val="20"/>
          <w:szCs w:val="20"/>
        </w:rPr>
        <w:t xml:space="preserve">                  </w:t>
      </w:r>
      <w:r w:rsidRPr="00901DE1">
        <w:rPr>
          <w:sz w:val="20"/>
          <w:szCs w:val="20"/>
        </w:rPr>
        <w:t>c-Salih amel</w:t>
      </w:r>
      <w:r>
        <w:rPr>
          <w:sz w:val="20"/>
          <w:szCs w:val="20"/>
        </w:rPr>
        <w:t xml:space="preserve">             </w:t>
      </w:r>
      <w:r w:rsidRPr="00901DE1">
        <w:rPr>
          <w:sz w:val="20"/>
          <w:szCs w:val="20"/>
        </w:rPr>
        <w:t>d-Hiçbiri</w:t>
      </w:r>
    </w:p>
    <w:p w:rsidR="00741B3A" w:rsidRDefault="00741B3A" w:rsidP="00DD37BA">
      <w:pPr>
        <w:ind w:left="-180" w:firstLine="180"/>
        <w:rPr>
          <w:b/>
          <w:bCs/>
          <w:sz w:val="20"/>
          <w:szCs w:val="20"/>
        </w:rPr>
      </w:pPr>
    </w:p>
    <w:p w:rsidR="00741B3A" w:rsidRPr="00901DE1" w:rsidRDefault="00741B3A" w:rsidP="00DD37BA">
      <w:pPr>
        <w:ind w:left="-180" w:firstLine="180"/>
        <w:rPr>
          <w:b/>
          <w:bCs/>
          <w:sz w:val="20"/>
          <w:szCs w:val="20"/>
        </w:rPr>
      </w:pPr>
      <w:r w:rsidRPr="00901DE1">
        <w:rPr>
          <w:b/>
          <w:bCs/>
          <w:sz w:val="20"/>
          <w:szCs w:val="20"/>
        </w:rPr>
        <w:t xml:space="preserve">2. </w:t>
      </w:r>
      <w:r w:rsidRPr="00901DE1">
        <w:rPr>
          <w:sz w:val="20"/>
          <w:szCs w:val="20"/>
        </w:rPr>
        <w:t>Peygamberimizin farz  olan ibadetlerden ayrı olarak yaptığı ve bizlere de yapmamızı öğütlediği iş ve davranışlara ne denir?</w:t>
      </w:r>
    </w:p>
    <w:p w:rsidR="00741B3A" w:rsidRPr="00901DE1" w:rsidRDefault="00741B3A" w:rsidP="00DD37BA">
      <w:pPr>
        <w:ind w:left="-180" w:firstLine="180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Pr="00901DE1">
        <w:rPr>
          <w:sz w:val="20"/>
          <w:szCs w:val="20"/>
        </w:rPr>
        <w:t>a-Sünn</w:t>
      </w:r>
      <w:r>
        <w:rPr>
          <w:sz w:val="20"/>
          <w:szCs w:val="20"/>
        </w:rPr>
        <w:t xml:space="preserve">et                 b- Vacip                  c-Haram                   </w:t>
      </w:r>
      <w:r w:rsidRPr="00901DE1">
        <w:rPr>
          <w:sz w:val="20"/>
          <w:szCs w:val="20"/>
        </w:rPr>
        <w:t>d- Farz</w:t>
      </w:r>
    </w:p>
    <w:p w:rsidR="00741B3A" w:rsidRDefault="00741B3A" w:rsidP="00DD37BA">
      <w:pPr>
        <w:ind w:left="-180" w:firstLine="180"/>
        <w:rPr>
          <w:b/>
          <w:bCs/>
          <w:sz w:val="20"/>
          <w:szCs w:val="20"/>
        </w:rPr>
      </w:pPr>
    </w:p>
    <w:p w:rsidR="00741B3A" w:rsidRPr="00D4042B" w:rsidRDefault="00741B3A" w:rsidP="00D4042B">
      <w:pPr>
        <w:rPr>
          <w:b/>
          <w:bCs/>
          <w:sz w:val="20"/>
          <w:szCs w:val="20"/>
        </w:rPr>
      </w:pPr>
      <w:r w:rsidRPr="00901DE1">
        <w:rPr>
          <w:b/>
          <w:bCs/>
          <w:sz w:val="20"/>
          <w:szCs w:val="20"/>
        </w:rPr>
        <w:t xml:space="preserve">3. </w:t>
      </w:r>
      <w:r w:rsidRPr="00901DE1">
        <w:rPr>
          <w:sz w:val="20"/>
          <w:szCs w:val="20"/>
        </w:rPr>
        <w:t>Cami,mescit gibi yerlerde Kabe yönünü gösteren,duvarda bulunan ve imama ayrılmış olan girintili yere ne denir?</w:t>
      </w:r>
      <w:r>
        <w:rPr>
          <w:b/>
          <w:bCs/>
          <w:sz w:val="20"/>
          <w:szCs w:val="20"/>
        </w:rPr>
        <w:t xml:space="preserve">                  </w:t>
      </w:r>
      <w:r>
        <w:rPr>
          <w:sz w:val="20"/>
          <w:szCs w:val="20"/>
        </w:rPr>
        <w:t xml:space="preserve">                       a- Kürsü                 </w:t>
      </w:r>
      <w:r w:rsidRPr="00901DE1">
        <w:rPr>
          <w:sz w:val="20"/>
          <w:szCs w:val="20"/>
        </w:rPr>
        <w:t>b- Minber</w:t>
      </w:r>
      <w:r>
        <w:rPr>
          <w:sz w:val="20"/>
          <w:szCs w:val="20"/>
        </w:rPr>
        <w:t xml:space="preserve">                </w:t>
      </w:r>
      <w:r w:rsidRPr="00901DE1">
        <w:rPr>
          <w:sz w:val="20"/>
          <w:szCs w:val="20"/>
        </w:rPr>
        <w:t>c- Mihrap</w:t>
      </w:r>
      <w:r>
        <w:rPr>
          <w:sz w:val="20"/>
          <w:szCs w:val="20"/>
        </w:rPr>
        <w:t xml:space="preserve">                 </w:t>
      </w:r>
      <w:r w:rsidRPr="00901DE1">
        <w:rPr>
          <w:sz w:val="20"/>
          <w:szCs w:val="20"/>
        </w:rPr>
        <w:t>d- Minare</w:t>
      </w:r>
    </w:p>
    <w:p w:rsidR="00741B3A" w:rsidRDefault="00741B3A" w:rsidP="00DD37BA">
      <w:pPr>
        <w:ind w:left="-180" w:firstLine="180"/>
        <w:rPr>
          <w:b/>
          <w:bCs/>
          <w:sz w:val="20"/>
          <w:szCs w:val="20"/>
        </w:rPr>
      </w:pPr>
    </w:p>
    <w:p w:rsidR="00741B3A" w:rsidRPr="00901DE1" w:rsidRDefault="00741B3A" w:rsidP="00DD37BA">
      <w:pPr>
        <w:ind w:left="-180" w:firstLine="180"/>
        <w:rPr>
          <w:b/>
          <w:bCs/>
          <w:sz w:val="20"/>
          <w:szCs w:val="20"/>
        </w:rPr>
      </w:pPr>
      <w:r w:rsidRPr="00901DE1">
        <w:rPr>
          <w:b/>
          <w:bCs/>
          <w:sz w:val="20"/>
          <w:szCs w:val="20"/>
        </w:rPr>
        <w:t xml:space="preserve">4. </w:t>
      </w:r>
      <w:r w:rsidRPr="00901DE1">
        <w:rPr>
          <w:sz w:val="20"/>
          <w:szCs w:val="20"/>
        </w:rPr>
        <w:t xml:space="preserve">Aşağıdakilerden hangisi farz olan bir ibadet </w:t>
      </w:r>
      <w:r w:rsidRPr="00BA59C6">
        <w:rPr>
          <w:b/>
          <w:bCs/>
          <w:sz w:val="20"/>
          <w:szCs w:val="20"/>
        </w:rPr>
        <w:t>değildir?</w:t>
      </w:r>
    </w:p>
    <w:p w:rsidR="00741B3A" w:rsidRPr="00901DE1" w:rsidRDefault="00741B3A" w:rsidP="00DD37BA">
      <w:pPr>
        <w:ind w:left="-180" w:firstLine="180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Pr="00901DE1">
        <w:rPr>
          <w:sz w:val="20"/>
          <w:szCs w:val="20"/>
        </w:rPr>
        <w:t>a- Namaz kılmak</w:t>
      </w:r>
      <w:r w:rsidRPr="00901DE1">
        <w:rPr>
          <w:sz w:val="20"/>
          <w:szCs w:val="20"/>
        </w:rPr>
        <w:tab/>
        <w:t xml:space="preserve">                b-Zekat vermek</w:t>
      </w:r>
      <w:r w:rsidRPr="00901DE1">
        <w:rPr>
          <w:sz w:val="20"/>
          <w:szCs w:val="20"/>
        </w:rPr>
        <w:tab/>
      </w:r>
      <w:r>
        <w:rPr>
          <w:sz w:val="20"/>
          <w:szCs w:val="20"/>
        </w:rPr>
        <w:t xml:space="preserve">              </w:t>
      </w:r>
      <w:r w:rsidRPr="00901DE1">
        <w:rPr>
          <w:sz w:val="20"/>
          <w:szCs w:val="20"/>
        </w:rPr>
        <w:t>c-</w:t>
      </w:r>
      <w:r>
        <w:rPr>
          <w:sz w:val="20"/>
          <w:szCs w:val="20"/>
        </w:rPr>
        <w:t xml:space="preserve"> Oruç  tutmak                    </w:t>
      </w:r>
      <w:r w:rsidRPr="00901DE1">
        <w:rPr>
          <w:sz w:val="20"/>
          <w:szCs w:val="20"/>
        </w:rPr>
        <w:t>d-Selam vermek</w:t>
      </w:r>
    </w:p>
    <w:p w:rsidR="00741B3A" w:rsidRPr="00901DE1" w:rsidRDefault="00741B3A" w:rsidP="00DD37BA">
      <w:pPr>
        <w:ind w:left="-180" w:firstLine="180"/>
        <w:rPr>
          <w:sz w:val="20"/>
          <w:szCs w:val="20"/>
        </w:rPr>
      </w:pPr>
    </w:p>
    <w:p w:rsidR="00741B3A" w:rsidRPr="00901DE1" w:rsidRDefault="00741B3A" w:rsidP="00DD37BA">
      <w:pPr>
        <w:ind w:left="-180" w:firstLine="180"/>
        <w:rPr>
          <w:b/>
          <w:bCs/>
          <w:sz w:val="20"/>
          <w:szCs w:val="20"/>
        </w:rPr>
      </w:pPr>
      <w:r w:rsidRPr="00901DE1">
        <w:rPr>
          <w:b/>
          <w:bCs/>
          <w:sz w:val="20"/>
          <w:szCs w:val="20"/>
        </w:rPr>
        <w:t xml:space="preserve">5. </w:t>
      </w:r>
      <w:r w:rsidRPr="00901DE1">
        <w:rPr>
          <w:sz w:val="20"/>
          <w:szCs w:val="20"/>
        </w:rPr>
        <w:t xml:space="preserve">Aşağıdakilerden hangisi salih amel (güzel iş) </w:t>
      </w:r>
      <w:r w:rsidRPr="00BA59C6">
        <w:rPr>
          <w:b/>
          <w:bCs/>
          <w:sz w:val="20"/>
          <w:szCs w:val="20"/>
        </w:rPr>
        <w:t>değildir?</w:t>
      </w:r>
    </w:p>
    <w:p w:rsidR="00741B3A" w:rsidRPr="00901DE1" w:rsidRDefault="00741B3A" w:rsidP="00DD37BA">
      <w:pPr>
        <w:ind w:left="-180" w:firstLine="180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Pr="00901DE1">
        <w:rPr>
          <w:sz w:val="20"/>
          <w:szCs w:val="20"/>
        </w:rPr>
        <w:t>a-Yoksullara yardım etmek</w:t>
      </w:r>
      <w:r>
        <w:rPr>
          <w:sz w:val="20"/>
          <w:szCs w:val="20"/>
        </w:rPr>
        <w:t xml:space="preserve">                                           </w:t>
      </w:r>
      <w:r w:rsidRPr="00901DE1">
        <w:rPr>
          <w:sz w:val="20"/>
          <w:szCs w:val="20"/>
        </w:rPr>
        <w:t>c-Kötü söz söylemek</w:t>
      </w:r>
    </w:p>
    <w:p w:rsidR="00741B3A" w:rsidRPr="00901DE1" w:rsidRDefault="00741B3A" w:rsidP="00DD37BA">
      <w:pPr>
        <w:ind w:left="-180" w:firstLine="180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Pr="00901DE1">
        <w:rPr>
          <w:sz w:val="20"/>
          <w:szCs w:val="20"/>
        </w:rPr>
        <w:t>b</w:t>
      </w:r>
      <w:r>
        <w:rPr>
          <w:sz w:val="20"/>
          <w:szCs w:val="20"/>
        </w:rPr>
        <w:t>-</w:t>
      </w:r>
      <w:r w:rsidRPr="00901DE1">
        <w:rPr>
          <w:sz w:val="20"/>
          <w:szCs w:val="20"/>
        </w:rPr>
        <w:t>Büyüklere saygılı olmak</w:t>
      </w:r>
      <w:r>
        <w:rPr>
          <w:sz w:val="20"/>
          <w:szCs w:val="20"/>
        </w:rPr>
        <w:t xml:space="preserve">                                            </w:t>
      </w:r>
      <w:r w:rsidRPr="00901DE1">
        <w:rPr>
          <w:sz w:val="20"/>
          <w:szCs w:val="20"/>
        </w:rPr>
        <w:t>d-Çevreyi temiz tutmak</w:t>
      </w:r>
    </w:p>
    <w:p w:rsidR="00741B3A" w:rsidRPr="00901DE1" w:rsidRDefault="00741B3A" w:rsidP="00DD37BA">
      <w:pPr>
        <w:ind w:left="-180" w:firstLine="180"/>
        <w:rPr>
          <w:sz w:val="20"/>
          <w:szCs w:val="20"/>
        </w:rPr>
      </w:pPr>
      <w:r w:rsidRPr="00901DE1">
        <w:rPr>
          <w:sz w:val="20"/>
          <w:szCs w:val="20"/>
        </w:rPr>
        <w:tab/>
        <w:t xml:space="preserve">    </w:t>
      </w:r>
    </w:p>
    <w:p w:rsidR="00741B3A" w:rsidRPr="00901DE1" w:rsidRDefault="00741B3A" w:rsidP="00DD37BA">
      <w:pPr>
        <w:ind w:left="-180" w:firstLine="180"/>
        <w:rPr>
          <w:b/>
          <w:bCs/>
          <w:sz w:val="20"/>
          <w:szCs w:val="20"/>
        </w:rPr>
      </w:pPr>
      <w:r w:rsidRPr="00901DE1">
        <w:rPr>
          <w:b/>
          <w:bCs/>
          <w:sz w:val="20"/>
          <w:szCs w:val="20"/>
        </w:rPr>
        <w:t xml:space="preserve">6. </w:t>
      </w:r>
      <w:r w:rsidRPr="00901DE1">
        <w:rPr>
          <w:sz w:val="20"/>
          <w:szCs w:val="20"/>
        </w:rPr>
        <w:t xml:space="preserve">Aşağıda verilen dua ile ilgili cümlelerden hangisi </w:t>
      </w:r>
      <w:r w:rsidRPr="00BA59C6">
        <w:rPr>
          <w:b/>
          <w:bCs/>
          <w:sz w:val="20"/>
          <w:szCs w:val="20"/>
        </w:rPr>
        <w:t>doğrudur?</w:t>
      </w:r>
    </w:p>
    <w:p w:rsidR="00741B3A" w:rsidRPr="00901DE1" w:rsidRDefault="00741B3A" w:rsidP="00DD37BA">
      <w:pPr>
        <w:ind w:left="-180" w:firstLine="180"/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Pr="00901DE1">
        <w:rPr>
          <w:sz w:val="20"/>
          <w:szCs w:val="20"/>
        </w:rPr>
        <w:t>a- Dua her zaman ve her yerde edilir.</w:t>
      </w:r>
      <w:r>
        <w:rPr>
          <w:sz w:val="20"/>
          <w:szCs w:val="20"/>
        </w:rPr>
        <w:t xml:space="preserve">                            </w:t>
      </w:r>
      <w:r w:rsidRPr="00901DE1">
        <w:rPr>
          <w:sz w:val="20"/>
          <w:szCs w:val="20"/>
        </w:rPr>
        <w:t>c-Dua sadece iyi durumlarda edilir.</w:t>
      </w:r>
    </w:p>
    <w:p w:rsidR="00741B3A" w:rsidRPr="00901DE1" w:rsidRDefault="00741B3A" w:rsidP="00DD37BA">
      <w:pPr>
        <w:ind w:left="-180" w:firstLine="180"/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Pr="00901DE1">
        <w:rPr>
          <w:sz w:val="20"/>
          <w:szCs w:val="20"/>
        </w:rPr>
        <w:t>b-Dua sadece zor durumlarda edilir.</w:t>
      </w:r>
      <w:r>
        <w:rPr>
          <w:sz w:val="20"/>
          <w:szCs w:val="20"/>
        </w:rPr>
        <w:t xml:space="preserve">                              </w:t>
      </w:r>
      <w:r w:rsidRPr="00901DE1">
        <w:rPr>
          <w:sz w:val="20"/>
          <w:szCs w:val="20"/>
        </w:rPr>
        <w:t>d-Dua sadece camide edilir.</w:t>
      </w:r>
    </w:p>
    <w:p w:rsidR="00741B3A" w:rsidRPr="00BA59C6" w:rsidRDefault="00741B3A" w:rsidP="00DD37BA">
      <w:pPr>
        <w:ind w:left="-180" w:firstLine="180"/>
        <w:rPr>
          <w:sz w:val="20"/>
          <w:szCs w:val="20"/>
        </w:rPr>
      </w:pPr>
    </w:p>
    <w:p w:rsidR="00741B3A" w:rsidRPr="00BA59C6" w:rsidRDefault="00741B3A" w:rsidP="00DD37BA">
      <w:pPr>
        <w:rPr>
          <w:sz w:val="20"/>
          <w:szCs w:val="20"/>
        </w:rPr>
      </w:pPr>
      <w:r w:rsidRPr="00BA59C6">
        <w:rPr>
          <w:sz w:val="20"/>
          <w:szCs w:val="20"/>
        </w:rPr>
        <w:t xml:space="preserve">7. Aşağıdakilerden hangisi </w:t>
      </w:r>
      <w:r w:rsidRPr="00BA59C6">
        <w:rPr>
          <w:b/>
          <w:bCs/>
          <w:sz w:val="20"/>
          <w:szCs w:val="20"/>
        </w:rPr>
        <w:t>yanlıştır?</w:t>
      </w:r>
    </w:p>
    <w:p w:rsidR="00741B3A" w:rsidRPr="00901DE1" w:rsidRDefault="00741B3A" w:rsidP="00DD37BA">
      <w:pPr>
        <w:ind w:left="-180" w:firstLine="180"/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Pr="00901DE1">
        <w:rPr>
          <w:sz w:val="20"/>
          <w:szCs w:val="20"/>
        </w:rPr>
        <w:t>a- İnsan aklı ve iradesinden dolayı yaptıklarından sorumludur.</w:t>
      </w:r>
      <w:r>
        <w:rPr>
          <w:sz w:val="20"/>
          <w:szCs w:val="20"/>
        </w:rPr>
        <w:t xml:space="preserve">              c</w:t>
      </w:r>
      <w:r w:rsidRPr="00901DE1">
        <w:rPr>
          <w:sz w:val="20"/>
          <w:szCs w:val="20"/>
        </w:rPr>
        <w:t>- Allah her şeyi işitir,bilir ve görür.</w:t>
      </w:r>
    </w:p>
    <w:p w:rsidR="00741B3A" w:rsidRPr="00901DE1" w:rsidRDefault="00741B3A" w:rsidP="00DD37BA">
      <w:pPr>
        <w:ind w:left="-180" w:firstLine="180"/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Pr="00901DE1">
        <w:rPr>
          <w:sz w:val="20"/>
          <w:szCs w:val="20"/>
        </w:rPr>
        <w:t xml:space="preserve">b- Evrende bir düzen olması Allah’ın varlığına bir delildir.  </w:t>
      </w:r>
      <w:r>
        <w:rPr>
          <w:sz w:val="20"/>
          <w:szCs w:val="20"/>
        </w:rPr>
        <w:t xml:space="preserve">                  d</w:t>
      </w:r>
      <w:r w:rsidRPr="00901DE1">
        <w:rPr>
          <w:sz w:val="20"/>
          <w:szCs w:val="20"/>
        </w:rPr>
        <w:t>- Allah’ın eşi,benzeri olsaydı daha iyi olurdu.</w:t>
      </w:r>
      <w:r w:rsidRPr="00901DE1">
        <w:rPr>
          <w:sz w:val="20"/>
          <w:szCs w:val="20"/>
        </w:rPr>
        <w:tab/>
      </w:r>
    </w:p>
    <w:p w:rsidR="00741B3A" w:rsidRDefault="00741B3A" w:rsidP="00901DE1">
      <w:pPr>
        <w:ind w:left="-216" w:hanging="24"/>
        <w:rPr>
          <w:b/>
          <w:bCs/>
          <w:sz w:val="20"/>
          <w:szCs w:val="20"/>
        </w:rPr>
      </w:pPr>
      <w:r w:rsidRPr="00901DE1">
        <w:rPr>
          <w:b/>
          <w:bCs/>
          <w:sz w:val="20"/>
          <w:szCs w:val="20"/>
        </w:rPr>
        <w:t xml:space="preserve">  </w:t>
      </w:r>
    </w:p>
    <w:p w:rsidR="00741B3A" w:rsidRPr="00901DE1" w:rsidRDefault="00741B3A" w:rsidP="00901DE1">
      <w:pPr>
        <w:ind w:left="-216" w:hanging="24"/>
        <w:rPr>
          <w:b/>
          <w:bCs/>
          <w:sz w:val="20"/>
          <w:szCs w:val="20"/>
        </w:rPr>
      </w:pPr>
      <w:r w:rsidRPr="00901DE1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    </w:t>
      </w:r>
      <w:r w:rsidRPr="00901DE1">
        <w:rPr>
          <w:b/>
          <w:bCs/>
          <w:sz w:val="20"/>
          <w:szCs w:val="20"/>
        </w:rPr>
        <w:t>8.</w:t>
      </w:r>
      <w:r w:rsidRPr="00901DE1">
        <w:rPr>
          <w:sz w:val="20"/>
          <w:szCs w:val="20"/>
        </w:rPr>
        <w:t>Yüce Allah’ın Kur’an-ı Kerim’de kesin ve açık olarak yapılmasını emrettiği iş ve davranışlara ne denir?</w:t>
      </w:r>
    </w:p>
    <w:p w:rsidR="00741B3A" w:rsidRPr="00901DE1" w:rsidRDefault="00741B3A" w:rsidP="00901DE1">
      <w:pPr>
        <w:ind w:left="-216" w:hanging="24"/>
        <w:rPr>
          <w:sz w:val="20"/>
          <w:szCs w:val="20"/>
        </w:rPr>
      </w:pPr>
      <w:r w:rsidRPr="00901DE1">
        <w:rPr>
          <w:sz w:val="20"/>
          <w:szCs w:val="20"/>
        </w:rPr>
        <w:t xml:space="preserve">    </w:t>
      </w:r>
      <w:r>
        <w:rPr>
          <w:sz w:val="20"/>
          <w:szCs w:val="20"/>
        </w:rPr>
        <w:t xml:space="preserve">     </w:t>
      </w:r>
      <w:r w:rsidRPr="00901DE1">
        <w:rPr>
          <w:sz w:val="20"/>
          <w:szCs w:val="20"/>
        </w:rPr>
        <w:t xml:space="preserve">a- Helal   </w:t>
      </w:r>
      <w:r>
        <w:rPr>
          <w:sz w:val="20"/>
          <w:szCs w:val="20"/>
        </w:rPr>
        <w:t xml:space="preserve">             </w:t>
      </w:r>
      <w:r w:rsidRPr="00901DE1">
        <w:rPr>
          <w:sz w:val="20"/>
          <w:szCs w:val="20"/>
        </w:rPr>
        <w:t xml:space="preserve"> b- Vacip    </w:t>
      </w:r>
      <w:r>
        <w:rPr>
          <w:sz w:val="20"/>
          <w:szCs w:val="20"/>
        </w:rPr>
        <w:t xml:space="preserve">                  </w:t>
      </w:r>
      <w:r w:rsidRPr="00901DE1">
        <w:rPr>
          <w:sz w:val="20"/>
          <w:szCs w:val="20"/>
        </w:rPr>
        <w:t xml:space="preserve">c-Sünnet     </w:t>
      </w:r>
      <w:r>
        <w:rPr>
          <w:sz w:val="20"/>
          <w:szCs w:val="20"/>
        </w:rPr>
        <w:t xml:space="preserve">                    </w:t>
      </w:r>
      <w:r w:rsidRPr="00901DE1">
        <w:rPr>
          <w:sz w:val="20"/>
          <w:szCs w:val="20"/>
        </w:rPr>
        <w:t>d- Farz</w:t>
      </w:r>
    </w:p>
    <w:p w:rsidR="00741B3A" w:rsidRDefault="00741B3A" w:rsidP="00901DE1">
      <w:pPr>
        <w:ind w:left="-180"/>
        <w:rPr>
          <w:b/>
          <w:bCs/>
          <w:sz w:val="20"/>
          <w:szCs w:val="20"/>
        </w:rPr>
      </w:pPr>
    </w:p>
    <w:p w:rsidR="00741B3A" w:rsidRPr="00901DE1" w:rsidRDefault="00741B3A" w:rsidP="00901DE1">
      <w:pPr>
        <w:ind w:left="-18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</w:t>
      </w:r>
      <w:r w:rsidRPr="00901DE1">
        <w:rPr>
          <w:b/>
          <w:bCs/>
          <w:sz w:val="20"/>
          <w:szCs w:val="20"/>
        </w:rPr>
        <w:t xml:space="preserve">9. </w:t>
      </w:r>
      <w:r w:rsidRPr="00901DE1">
        <w:rPr>
          <w:sz w:val="20"/>
          <w:szCs w:val="20"/>
        </w:rPr>
        <w:t>Camilerin bahçesinde  abdest alınan yere ne denir?</w:t>
      </w:r>
    </w:p>
    <w:p w:rsidR="00741B3A" w:rsidRPr="00901DE1" w:rsidRDefault="00741B3A" w:rsidP="00901DE1">
      <w:pPr>
        <w:ind w:left="-216" w:hanging="24"/>
        <w:rPr>
          <w:sz w:val="20"/>
          <w:szCs w:val="20"/>
        </w:rPr>
      </w:pPr>
      <w:r w:rsidRPr="00901DE1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   </w:t>
      </w:r>
      <w:r w:rsidRPr="00901DE1">
        <w:rPr>
          <w:sz w:val="20"/>
          <w:szCs w:val="20"/>
        </w:rPr>
        <w:t>a- Minare</w:t>
      </w:r>
      <w:r>
        <w:rPr>
          <w:sz w:val="20"/>
          <w:szCs w:val="20"/>
        </w:rPr>
        <w:t xml:space="preserve">               </w:t>
      </w:r>
      <w:r w:rsidRPr="00901DE1">
        <w:rPr>
          <w:sz w:val="20"/>
          <w:szCs w:val="20"/>
        </w:rPr>
        <w:t xml:space="preserve">b- Şerefe  </w:t>
      </w:r>
      <w:r>
        <w:rPr>
          <w:sz w:val="20"/>
          <w:szCs w:val="20"/>
        </w:rPr>
        <w:t xml:space="preserve">                    </w:t>
      </w:r>
      <w:r w:rsidRPr="00901DE1">
        <w:rPr>
          <w:sz w:val="20"/>
          <w:szCs w:val="20"/>
        </w:rPr>
        <w:t>c-Şadırvan</w:t>
      </w:r>
      <w:r>
        <w:rPr>
          <w:sz w:val="20"/>
          <w:szCs w:val="20"/>
        </w:rPr>
        <w:t xml:space="preserve">                     </w:t>
      </w:r>
      <w:r w:rsidRPr="00901DE1">
        <w:rPr>
          <w:sz w:val="20"/>
          <w:szCs w:val="20"/>
        </w:rPr>
        <w:t xml:space="preserve">d-Kubbe                                              </w:t>
      </w:r>
    </w:p>
    <w:p w:rsidR="00741B3A" w:rsidRDefault="00741B3A" w:rsidP="00901DE1">
      <w:pPr>
        <w:ind w:left="-264"/>
        <w:rPr>
          <w:b/>
          <w:bCs/>
          <w:sz w:val="20"/>
          <w:szCs w:val="20"/>
        </w:rPr>
      </w:pPr>
    </w:p>
    <w:p w:rsidR="00741B3A" w:rsidRPr="00901DE1" w:rsidRDefault="00741B3A" w:rsidP="00901DE1">
      <w:pPr>
        <w:ind w:left="-264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    </w:t>
      </w:r>
      <w:r w:rsidRPr="00901DE1">
        <w:rPr>
          <w:b/>
          <w:bCs/>
          <w:sz w:val="20"/>
          <w:szCs w:val="20"/>
        </w:rPr>
        <w:t xml:space="preserve">10. </w:t>
      </w:r>
      <w:r w:rsidRPr="00901DE1">
        <w:rPr>
          <w:sz w:val="20"/>
          <w:szCs w:val="20"/>
        </w:rPr>
        <w:t>Gerekli</w:t>
      </w:r>
      <w:r>
        <w:rPr>
          <w:sz w:val="20"/>
          <w:szCs w:val="20"/>
        </w:rPr>
        <w:t xml:space="preserve"> şartları taşıyan Müslümanların</w:t>
      </w:r>
      <w:r w:rsidRPr="00901DE1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</w:t>
      </w:r>
      <w:r w:rsidRPr="00901DE1">
        <w:rPr>
          <w:sz w:val="20"/>
          <w:szCs w:val="20"/>
        </w:rPr>
        <w:t xml:space="preserve">ömürlerinde bir defa Kabe ve çevresindeki kutsal yerleri ziyaret etmesine ne denir?   </w:t>
      </w:r>
    </w:p>
    <w:p w:rsidR="00741B3A" w:rsidRPr="00901DE1" w:rsidRDefault="00741B3A" w:rsidP="00901DE1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Pr="00901DE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a- Zekat   </w:t>
      </w:r>
      <w:r>
        <w:rPr>
          <w:sz w:val="20"/>
          <w:szCs w:val="20"/>
        </w:rPr>
        <w:tab/>
        <w:t xml:space="preserve">   b- Hac</w:t>
      </w:r>
      <w:r>
        <w:rPr>
          <w:sz w:val="20"/>
          <w:szCs w:val="20"/>
        </w:rPr>
        <w:tab/>
        <w:t xml:space="preserve">                          c-Oruç</w:t>
      </w:r>
      <w:r>
        <w:rPr>
          <w:sz w:val="20"/>
          <w:szCs w:val="20"/>
        </w:rPr>
        <w:tab/>
        <w:t xml:space="preserve">                      d-</w:t>
      </w:r>
      <w:r w:rsidRPr="00901DE1">
        <w:rPr>
          <w:sz w:val="20"/>
          <w:szCs w:val="20"/>
        </w:rPr>
        <w:t xml:space="preserve"> Fitre</w:t>
      </w:r>
    </w:p>
    <w:p w:rsidR="00741B3A" w:rsidRPr="00901DE1" w:rsidRDefault="00741B3A" w:rsidP="00901DE1">
      <w:pPr>
        <w:ind w:left="-264"/>
        <w:rPr>
          <w:sz w:val="20"/>
          <w:szCs w:val="20"/>
        </w:rPr>
      </w:pPr>
    </w:p>
    <w:p w:rsidR="00741B3A" w:rsidRPr="00901DE1" w:rsidRDefault="00741B3A" w:rsidP="00DD37BA">
      <w:pPr>
        <w:ind w:left="-24"/>
        <w:rPr>
          <w:sz w:val="20"/>
          <w:szCs w:val="20"/>
        </w:rPr>
      </w:pPr>
      <w:r>
        <w:rPr>
          <w:b/>
          <w:bCs/>
          <w:sz w:val="20"/>
          <w:szCs w:val="20"/>
        </w:rPr>
        <w:t>11</w:t>
      </w:r>
      <w:r w:rsidRPr="00901DE1">
        <w:rPr>
          <w:b/>
          <w:bCs/>
          <w:sz w:val="20"/>
          <w:szCs w:val="20"/>
        </w:rPr>
        <w:t>.</w:t>
      </w:r>
      <w:r w:rsidRPr="00901DE1">
        <w:rPr>
          <w:sz w:val="20"/>
          <w:szCs w:val="20"/>
        </w:rPr>
        <w:t xml:space="preserve">Allah;”Ey insanlar!sizi ve sizden öncekileri yaratan Rabbinize kulluk ediniz…”Buyurarak ibadet etmemizi emretmektedir.Biz </w:t>
      </w:r>
      <w:r>
        <w:rPr>
          <w:sz w:val="20"/>
          <w:szCs w:val="20"/>
        </w:rPr>
        <w:t xml:space="preserve">    </w:t>
      </w:r>
      <w:r>
        <w:t xml:space="preserve">  </w:t>
      </w:r>
      <w:r w:rsidRPr="00901DE1">
        <w:rPr>
          <w:sz w:val="20"/>
          <w:szCs w:val="20"/>
        </w:rPr>
        <w:t>ibadetleri niçin yaparız?</w:t>
      </w:r>
    </w:p>
    <w:p w:rsidR="00741B3A" w:rsidRPr="00901DE1" w:rsidRDefault="00741B3A" w:rsidP="00DD37BA">
      <w:pPr>
        <w:ind w:left="-264" w:firstLine="240"/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Pr="00901DE1">
        <w:rPr>
          <w:sz w:val="20"/>
          <w:szCs w:val="20"/>
        </w:rPr>
        <w:t xml:space="preserve">a-Allah’ın emrini yerine getirip Ona şükretmek için </w:t>
      </w:r>
      <w:r>
        <w:rPr>
          <w:sz w:val="20"/>
          <w:szCs w:val="20"/>
        </w:rPr>
        <w:t xml:space="preserve">                           </w:t>
      </w:r>
      <w:r w:rsidRPr="00901DE1">
        <w:rPr>
          <w:sz w:val="20"/>
          <w:szCs w:val="20"/>
        </w:rPr>
        <w:t>c-Sağlıklı olmak için</w:t>
      </w:r>
    </w:p>
    <w:p w:rsidR="00741B3A" w:rsidRPr="00901DE1" w:rsidRDefault="00741B3A" w:rsidP="00DD37BA">
      <w:pPr>
        <w:ind w:left="-264" w:firstLine="240"/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Pr="00901DE1">
        <w:rPr>
          <w:sz w:val="20"/>
          <w:szCs w:val="20"/>
        </w:rPr>
        <w:t>b-İnsanlara gösteriş yapmak için</w:t>
      </w:r>
      <w:r>
        <w:rPr>
          <w:sz w:val="20"/>
          <w:szCs w:val="20"/>
        </w:rPr>
        <w:t xml:space="preserve">                                                           </w:t>
      </w:r>
      <w:r w:rsidRPr="00901DE1">
        <w:rPr>
          <w:sz w:val="20"/>
          <w:szCs w:val="20"/>
        </w:rPr>
        <w:t>d-Hiçbiri</w:t>
      </w:r>
    </w:p>
    <w:p w:rsidR="00741B3A" w:rsidRPr="00901DE1" w:rsidRDefault="00741B3A" w:rsidP="00901DE1">
      <w:pPr>
        <w:ind w:left="-264"/>
        <w:rPr>
          <w:sz w:val="20"/>
          <w:szCs w:val="20"/>
        </w:rPr>
      </w:pPr>
    </w:p>
    <w:p w:rsidR="00741B3A" w:rsidRPr="00901DE1" w:rsidRDefault="00741B3A" w:rsidP="00DD37BA">
      <w:pPr>
        <w:ind w:left="-84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 12</w:t>
      </w:r>
      <w:r w:rsidRPr="00901DE1">
        <w:rPr>
          <w:b/>
          <w:bCs/>
          <w:sz w:val="20"/>
          <w:szCs w:val="20"/>
        </w:rPr>
        <w:t>-</w:t>
      </w:r>
      <w:r w:rsidRPr="00901DE1">
        <w:rPr>
          <w:sz w:val="20"/>
          <w:szCs w:val="20"/>
        </w:rPr>
        <w:t xml:space="preserve">İbadet niyetiyle tan yerinin ağarmasından akşam güneş batıncaya kadar herhangi bir şey yiyip içmeyerek Allah’ın emrini yerine </w:t>
      </w:r>
      <w:r>
        <w:rPr>
          <w:sz w:val="20"/>
          <w:szCs w:val="20"/>
        </w:rPr>
        <w:t>  </w:t>
      </w:r>
      <w:r w:rsidRPr="00901DE1">
        <w:rPr>
          <w:sz w:val="20"/>
          <w:szCs w:val="20"/>
        </w:rPr>
        <w:t>getirmek amacıyla yaptığımız ibadet hangisidir?</w:t>
      </w:r>
    </w:p>
    <w:p w:rsidR="00741B3A" w:rsidRPr="00901DE1" w:rsidRDefault="00741B3A" w:rsidP="00901DE1">
      <w:pPr>
        <w:ind w:left="-264"/>
        <w:rPr>
          <w:sz w:val="20"/>
          <w:szCs w:val="20"/>
        </w:rPr>
      </w:pPr>
      <w:r>
        <w:rPr>
          <w:sz w:val="20"/>
          <w:szCs w:val="20"/>
        </w:rPr>
        <w:t xml:space="preserve">        a-Zekat                   b- Hac</w:t>
      </w:r>
      <w:r>
        <w:rPr>
          <w:sz w:val="20"/>
          <w:szCs w:val="20"/>
        </w:rPr>
        <w:tab/>
        <w:t xml:space="preserve">                          c- Oruç</w:t>
      </w:r>
      <w:r>
        <w:rPr>
          <w:sz w:val="20"/>
          <w:szCs w:val="20"/>
        </w:rPr>
        <w:tab/>
        <w:t xml:space="preserve">                     </w:t>
      </w:r>
      <w:r w:rsidRPr="00901DE1">
        <w:rPr>
          <w:sz w:val="20"/>
          <w:szCs w:val="20"/>
        </w:rPr>
        <w:t>d-Hiçbiri</w:t>
      </w:r>
    </w:p>
    <w:p w:rsidR="00741B3A" w:rsidRDefault="00741B3A" w:rsidP="00901DE1">
      <w:pPr>
        <w:ind w:left="-264"/>
        <w:rPr>
          <w:b/>
          <w:bCs/>
          <w:sz w:val="20"/>
          <w:szCs w:val="20"/>
        </w:rPr>
      </w:pPr>
    </w:p>
    <w:p w:rsidR="00741B3A" w:rsidRPr="00901DE1" w:rsidRDefault="00741B3A" w:rsidP="00DD37BA">
      <w:pPr>
        <w:ind w:left="-84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</w:t>
      </w:r>
      <w:r w:rsidRPr="00901DE1">
        <w:rPr>
          <w:b/>
          <w:bCs/>
          <w:sz w:val="20"/>
          <w:szCs w:val="20"/>
        </w:rPr>
        <w:t>1</w:t>
      </w:r>
      <w:r>
        <w:rPr>
          <w:b/>
          <w:bCs/>
          <w:sz w:val="20"/>
          <w:szCs w:val="20"/>
        </w:rPr>
        <w:t>3</w:t>
      </w:r>
      <w:r w:rsidRPr="00901DE1">
        <w:rPr>
          <w:b/>
          <w:bCs/>
          <w:sz w:val="20"/>
          <w:szCs w:val="20"/>
        </w:rPr>
        <w:t>-</w:t>
      </w:r>
      <w:r w:rsidRPr="00901DE1">
        <w:rPr>
          <w:i/>
          <w:iCs/>
          <w:sz w:val="20"/>
          <w:szCs w:val="20"/>
        </w:rPr>
        <w:t xml:space="preserve">Peygamberimiz Hz. Muhammed (s.a.s); “Allah’ın lütfundan isteyin.Çünkü Allah kendisinden istenmesini sever.İbadetin en </w:t>
      </w:r>
      <w:r>
        <w:rPr>
          <w:i/>
          <w:iCs/>
          <w:sz w:val="20"/>
          <w:szCs w:val="20"/>
        </w:rPr>
        <w:t> </w:t>
      </w:r>
      <w:r w:rsidRPr="00901DE1">
        <w:rPr>
          <w:i/>
          <w:iCs/>
          <w:sz w:val="20"/>
          <w:szCs w:val="20"/>
        </w:rPr>
        <w:t>değerlisi Allahtan isteyip kurtuluş beklemektir,”buyurmaktadır.</w:t>
      </w:r>
      <w:r w:rsidRPr="00901DE1">
        <w:rPr>
          <w:b/>
          <w:bCs/>
          <w:sz w:val="20"/>
          <w:szCs w:val="20"/>
        </w:rPr>
        <w:t>Bu parçada hangi ibadetten söz edilmektedir?</w:t>
      </w:r>
    </w:p>
    <w:p w:rsidR="00741B3A" w:rsidRPr="00901DE1" w:rsidRDefault="00741B3A" w:rsidP="00901DE1">
      <w:pPr>
        <w:ind w:left="-264"/>
        <w:rPr>
          <w:sz w:val="20"/>
          <w:szCs w:val="20"/>
        </w:rPr>
      </w:pPr>
      <w:r>
        <w:rPr>
          <w:sz w:val="20"/>
          <w:szCs w:val="20"/>
        </w:rPr>
        <w:t xml:space="preserve">        a-Namaz                 b-Salih Amel                           c-Dua                             </w:t>
      </w:r>
      <w:r w:rsidRPr="00901DE1">
        <w:rPr>
          <w:sz w:val="20"/>
          <w:szCs w:val="20"/>
        </w:rPr>
        <w:t>d-Oruç</w:t>
      </w:r>
    </w:p>
    <w:p w:rsidR="00741B3A" w:rsidRPr="00901DE1" w:rsidRDefault="00741B3A" w:rsidP="00901DE1">
      <w:pPr>
        <w:ind w:left="-264"/>
        <w:rPr>
          <w:sz w:val="20"/>
          <w:szCs w:val="20"/>
        </w:rPr>
      </w:pPr>
    </w:p>
    <w:p w:rsidR="00741B3A" w:rsidRPr="00901DE1" w:rsidRDefault="00741B3A" w:rsidP="00901DE1">
      <w:pPr>
        <w:ind w:left="-264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</w:t>
      </w:r>
      <w:r w:rsidRPr="00901DE1">
        <w:rPr>
          <w:b/>
          <w:bCs/>
          <w:sz w:val="20"/>
          <w:szCs w:val="20"/>
        </w:rPr>
        <w:t>Aşağıdaki doğru cümlelerin başına ( D ),   yanlış cümlelerin başına ( Y ) koyunuz.</w:t>
      </w:r>
    </w:p>
    <w:p w:rsidR="00741B3A" w:rsidRPr="00901DE1" w:rsidRDefault="00741B3A" w:rsidP="00901DE1">
      <w:pPr>
        <w:ind w:left="-264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     14</w:t>
      </w:r>
      <w:r w:rsidRPr="00901DE1">
        <w:rPr>
          <w:b/>
          <w:bCs/>
          <w:sz w:val="20"/>
          <w:szCs w:val="20"/>
        </w:rPr>
        <w:t>.(     )</w:t>
      </w:r>
      <w:r w:rsidRPr="00901DE1">
        <w:rPr>
          <w:sz w:val="20"/>
          <w:szCs w:val="20"/>
        </w:rPr>
        <w:t>İbadetler ahlaksızlığa ve kötülük yapmamıza engel olurlar.Böylece davranışlarımız güzelleşir.</w:t>
      </w:r>
    </w:p>
    <w:p w:rsidR="00741B3A" w:rsidRPr="00901DE1" w:rsidRDefault="00741B3A" w:rsidP="00901DE1">
      <w:pPr>
        <w:ind w:left="-264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     15</w:t>
      </w:r>
      <w:r w:rsidRPr="00901DE1">
        <w:rPr>
          <w:b/>
          <w:bCs/>
          <w:sz w:val="20"/>
          <w:szCs w:val="20"/>
        </w:rPr>
        <w:t xml:space="preserve">.(     ) </w:t>
      </w:r>
      <w:r w:rsidRPr="00901DE1">
        <w:rPr>
          <w:sz w:val="20"/>
          <w:szCs w:val="20"/>
        </w:rPr>
        <w:t xml:space="preserve">Benim arabam olmadığı için, araç yolundaki kırılmış cam parçalarını almam gerekmez. </w:t>
      </w:r>
    </w:p>
    <w:p w:rsidR="00741B3A" w:rsidRPr="00901DE1" w:rsidRDefault="00741B3A" w:rsidP="00901DE1">
      <w:pPr>
        <w:ind w:left="-264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     16</w:t>
      </w:r>
      <w:r w:rsidRPr="00901DE1">
        <w:rPr>
          <w:b/>
          <w:bCs/>
          <w:sz w:val="20"/>
          <w:szCs w:val="20"/>
        </w:rPr>
        <w:t xml:space="preserve">.(     ) </w:t>
      </w:r>
      <w:r w:rsidRPr="00901DE1">
        <w:rPr>
          <w:sz w:val="20"/>
          <w:szCs w:val="20"/>
        </w:rPr>
        <w:t xml:space="preserve">Yüce Allah;”İnsanları Allah’a çağıran, iyi iş yapan ve ‘Ben Müslümanlardanım’ diyenden daha güzel sözlü kim olabilir?” </w:t>
      </w:r>
      <w:r>
        <w:rPr>
          <w:sz w:val="20"/>
          <w:szCs w:val="20"/>
        </w:rPr>
        <w:t xml:space="preserve">        </w:t>
      </w:r>
      <w:r>
        <w:t xml:space="preserve">          </w:t>
      </w:r>
      <w:r w:rsidRPr="00901DE1">
        <w:rPr>
          <w:sz w:val="20"/>
          <w:szCs w:val="20"/>
        </w:rPr>
        <w:t>buyurarak, Salih Amelden söz etmektedir.</w:t>
      </w:r>
    </w:p>
    <w:p w:rsidR="00741B3A" w:rsidRPr="00901DE1" w:rsidRDefault="00741B3A" w:rsidP="00901DE1">
      <w:pPr>
        <w:ind w:left="-264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     17</w:t>
      </w:r>
      <w:r w:rsidRPr="00901DE1">
        <w:rPr>
          <w:b/>
          <w:bCs/>
          <w:sz w:val="20"/>
          <w:szCs w:val="20"/>
        </w:rPr>
        <w:t xml:space="preserve">.(     )  </w:t>
      </w:r>
      <w:r w:rsidRPr="00901DE1">
        <w:rPr>
          <w:i/>
          <w:iCs/>
          <w:sz w:val="20"/>
          <w:szCs w:val="20"/>
        </w:rPr>
        <w:t xml:space="preserve">“Rabbimiz!Bizi sana teslim olanlardan kıl.Bize ibadet yollarını göster.Rabbimiz!Biz sana iman ediyoruz.Bizim </w:t>
      </w:r>
      <w:r>
        <w:rPr>
          <w:i/>
          <w:iCs/>
          <w:sz w:val="20"/>
          <w:szCs w:val="20"/>
        </w:rPr>
        <w:t xml:space="preserve">          </w:t>
      </w:r>
      <w:r w:rsidRPr="00901DE1">
        <w:rPr>
          <w:i/>
          <w:iCs/>
          <w:sz w:val="20"/>
          <w:szCs w:val="20"/>
        </w:rPr>
        <w:t xml:space="preserve">bağışla.Amin.” </w:t>
      </w:r>
      <w:r w:rsidRPr="00901DE1">
        <w:rPr>
          <w:sz w:val="20"/>
          <w:szCs w:val="20"/>
        </w:rPr>
        <w:t>Bu parça bir duadır.</w:t>
      </w:r>
    </w:p>
    <w:p w:rsidR="00741B3A" w:rsidRDefault="00741B3A" w:rsidP="00901DE1">
      <w:pPr>
        <w:ind w:left="-264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     18</w:t>
      </w:r>
      <w:r w:rsidRPr="00901DE1">
        <w:rPr>
          <w:b/>
          <w:bCs/>
          <w:sz w:val="20"/>
          <w:szCs w:val="20"/>
        </w:rPr>
        <w:t xml:space="preserve">-(     ) </w:t>
      </w:r>
      <w:r w:rsidRPr="00901DE1">
        <w:rPr>
          <w:i/>
          <w:iCs/>
          <w:sz w:val="20"/>
          <w:szCs w:val="20"/>
        </w:rPr>
        <w:t xml:space="preserve">Yüce Allah;”Bana dua edin duanızı kabul edeyim” buyuruyor.Derslerimde başarısızdım. Derslerime gerektiği gibi çalıştım </w:t>
      </w:r>
      <w:r>
        <w:rPr>
          <w:i/>
          <w:iCs/>
          <w:sz w:val="20"/>
          <w:szCs w:val="20"/>
        </w:rPr>
        <w:t>      </w:t>
      </w:r>
      <w:r w:rsidRPr="00901DE1">
        <w:rPr>
          <w:i/>
          <w:iCs/>
          <w:sz w:val="20"/>
          <w:szCs w:val="20"/>
        </w:rPr>
        <w:t>Rabbime dua ettim Onun yardımını istedim, sınıfımın başarılı öğrencilerinden biri oldum</w:t>
      </w:r>
      <w:r w:rsidRPr="00901DE1">
        <w:rPr>
          <w:sz w:val="20"/>
          <w:szCs w:val="20"/>
        </w:rPr>
        <w:t xml:space="preserve">.Böyle yapmamın doğru olduğuna </w:t>
      </w:r>
      <w:r>
        <w:rPr>
          <w:sz w:val="20"/>
          <w:szCs w:val="20"/>
        </w:rPr>
        <w:t>      </w:t>
      </w:r>
      <w:r w:rsidRPr="00901DE1">
        <w:rPr>
          <w:sz w:val="20"/>
          <w:szCs w:val="20"/>
        </w:rPr>
        <w:t>inanıyorum.</w:t>
      </w:r>
    </w:p>
    <w:p w:rsidR="00741B3A" w:rsidRPr="00DD37BA" w:rsidRDefault="00741B3A" w:rsidP="00901DE1">
      <w:pPr>
        <w:ind w:left="-264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</w:t>
      </w:r>
      <w:r w:rsidRPr="00DD37BA">
        <w:rPr>
          <w:b/>
          <w:bCs/>
          <w:sz w:val="20"/>
          <w:szCs w:val="20"/>
        </w:rPr>
        <w:t>Aşağıdaki Rabben</w:t>
      </w:r>
      <w:r>
        <w:rPr>
          <w:b/>
          <w:bCs/>
          <w:sz w:val="20"/>
          <w:szCs w:val="20"/>
        </w:rPr>
        <w:t>â</w:t>
      </w:r>
      <w:r w:rsidRPr="00DD37BA">
        <w:rPr>
          <w:b/>
          <w:bCs/>
          <w:sz w:val="20"/>
          <w:szCs w:val="20"/>
        </w:rPr>
        <w:t xml:space="preserve"> dualarındaki </w:t>
      </w:r>
      <w:r>
        <w:rPr>
          <w:b/>
          <w:bCs/>
          <w:sz w:val="20"/>
          <w:szCs w:val="20"/>
        </w:rPr>
        <w:t>boş bırakılan</w:t>
      </w:r>
      <w:r w:rsidRPr="00DD37BA">
        <w:rPr>
          <w:b/>
          <w:bCs/>
          <w:sz w:val="20"/>
          <w:szCs w:val="20"/>
        </w:rPr>
        <w:t xml:space="preserve"> yerleri doldurunuz.</w:t>
      </w:r>
    </w:p>
    <w:p w:rsidR="00741B3A" w:rsidRPr="00DD37BA" w:rsidRDefault="00741B3A" w:rsidP="00901DE1">
      <w:pPr>
        <w:ind w:left="-264"/>
        <w:rPr>
          <w:sz w:val="20"/>
          <w:szCs w:val="20"/>
        </w:rPr>
      </w:pPr>
      <w:r w:rsidRPr="00DD37BA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    </w:t>
      </w:r>
      <w:r w:rsidRPr="00DD37BA">
        <w:rPr>
          <w:b/>
          <w:bCs/>
          <w:sz w:val="20"/>
          <w:szCs w:val="20"/>
        </w:rPr>
        <w:t>19</w:t>
      </w:r>
      <w:r w:rsidRPr="00DD37BA">
        <w:rPr>
          <w:sz w:val="20"/>
          <w:szCs w:val="20"/>
        </w:rPr>
        <w:t>- ……………….    ………….. fid'dünyâ haseneten ve fil'âhireti ……………….. ve kınâ ……………………..  .</w:t>
      </w:r>
    </w:p>
    <w:p w:rsidR="00741B3A" w:rsidRDefault="00741B3A" w:rsidP="00901DE1">
      <w:pPr>
        <w:ind w:left="-264"/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741B3A" w:rsidRDefault="00741B3A" w:rsidP="00901DE1">
      <w:pPr>
        <w:ind w:left="-264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DD37B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</w:t>
      </w:r>
      <w:r w:rsidRPr="00DD37BA">
        <w:rPr>
          <w:b/>
          <w:bCs/>
          <w:sz w:val="20"/>
          <w:szCs w:val="20"/>
        </w:rPr>
        <w:t>20</w:t>
      </w:r>
      <w:r w:rsidRPr="00DD37BA">
        <w:rPr>
          <w:sz w:val="20"/>
          <w:szCs w:val="20"/>
        </w:rPr>
        <w:t>- Rabbenâğfirlî ve li-……………….. ve lil-Mü'minîne ………………. ………………….  hisâb</w:t>
      </w:r>
      <w:r>
        <w:rPr>
          <w:sz w:val="20"/>
          <w:szCs w:val="20"/>
        </w:rPr>
        <w:t>.</w:t>
      </w:r>
    </w:p>
    <w:p w:rsidR="00741B3A" w:rsidRPr="00A25F8F" w:rsidRDefault="00741B3A" w:rsidP="00901DE1">
      <w:pPr>
        <w:ind w:left="-264"/>
        <w:rPr>
          <w:b/>
          <w:bCs/>
          <w:i/>
          <w:iCs/>
          <w:sz w:val="20"/>
          <w:szCs w:val="20"/>
        </w:rPr>
      </w:pPr>
      <w:r>
        <w:rPr>
          <w:sz w:val="20"/>
          <w:szCs w:val="20"/>
        </w:rPr>
        <w:t xml:space="preserve">             </w:t>
      </w:r>
      <w:r w:rsidRPr="00A25F8F">
        <w:rPr>
          <w:b/>
          <w:bCs/>
          <w:i/>
          <w:iCs/>
          <w:sz w:val="20"/>
          <w:szCs w:val="20"/>
        </w:rPr>
        <w:t>Dersimiz.Com</w:t>
      </w:r>
    </w:p>
    <w:p w:rsidR="00741B3A" w:rsidRDefault="00741B3A" w:rsidP="00901DE1">
      <w:pPr>
        <w:ind w:left="-264"/>
        <w:rPr>
          <w:b/>
          <w:bCs/>
          <w:sz w:val="20"/>
          <w:szCs w:val="20"/>
        </w:rPr>
      </w:pPr>
      <w:r>
        <w:rPr>
          <w:sz w:val="20"/>
          <w:szCs w:val="20"/>
        </w:rPr>
        <w:t xml:space="preserve">      </w:t>
      </w:r>
      <w:r w:rsidRPr="00D4042B">
        <w:rPr>
          <w:b/>
          <w:bCs/>
          <w:sz w:val="20"/>
          <w:szCs w:val="20"/>
        </w:rPr>
        <w:t>BAŞARILAR DİLERİM.</w:t>
      </w:r>
      <w:r>
        <w:rPr>
          <w:b/>
          <w:bCs/>
          <w:sz w:val="20"/>
          <w:szCs w:val="20"/>
        </w:rPr>
        <w:t xml:space="preserve"> </w:t>
      </w:r>
      <w:r w:rsidRPr="00D4042B">
        <w:rPr>
          <w:b/>
          <w:bCs/>
          <w:sz w:val="20"/>
          <w:szCs w:val="20"/>
        </w:rPr>
        <w:t>Her soru  5  puandır.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  <w:t xml:space="preserve">  Ali YÜKSEK</w:t>
      </w:r>
    </w:p>
    <w:p w:rsidR="00741B3A" w:rsidRPr="00DD37BA" w:rsidRDefault="00741B3A" w:rsidP="00137741">
      <w:pPr>
        <w:ind w:left="-264"/>
        <w:rPr>
          <w:sz w:val="20"/>
          <w:szCs w:val="20"/>
        </w:rPr>
      </w:pP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  <w:t>Ders Öğretmeni</w:t>
      </w:r>
    </w:p>
    <w:sectPr w:rsidR="00741B3A" w:rsidRPr="00DD37BA" w:rsidSect="00D4042B">
      <w:pgSz w:w="11906" w:h="16838"/>
      <w:pgMar w:top="540" w:right="566" w:bottom="27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embedSystemFonts/>
  <w:defaultTabStop w:val="708"/>
  <w:hyphenationZone w:val="425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1DE1"/>
    <w:rsid w:val="00137741"/>
    <w:rsid w:val="006948F4"/>
    <w:rsid w:val="00741B3A"/>
    <w:rsid w:val="007A4476"/>
    <w:rsid w:val="00803E7B"/>
    <w:rsid w:val="00810B13"/>
    <w:rsid w:val="00901DE1"/>
    <w:rsid w:val="0093375D"/>
    <w:rsid w:val="00A25F8F"/>
    <w:rsid w:val="00B77CB7"/>
    <w:rsid w:val="00BA59C6"/>
    <w:rsid w:val="00D4042B"/>
    <w:rsid w:val="00DD37BA"/>
    <w:rsid w:val="00EC06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1DE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36</TotalTime>
  <Pages>1</Pages>
  <Words>726</Words>
  <Characters>4144</Characters>
  <Application>Microsoft Office Outlook</Application>
  <DocSecurity>0</DocSecurity>
  <Lines>0</Lines>
  <Paragraphs>0</Paragraphs>
  <ScaleCrop>false</ScaleCrop>
  <Company>ilke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materyaller.com</cp:lastModifiedBy>
  <cp:revision>4</cp:revision>
  <dcterms:created xsi:type="dcterms:W3CDTF">2008-01-13T21:05:00Z</dcterms:created>
  <dcterms:modified xsi:type="dcterms:W3CDTF">2008-12-02T18:28:00Z</dcterms:modified>
</cp:coreProperties>
</file>